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1DCC" w14:textId="77777777" w:rsidR="008D0EF9" w:rsidRDefault="008D0EF9" w:rsidP="008D0E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PLUMSTEAD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4C0ADC99" w14:textId="77777777" w:rsidR="008D0EF9" w:rsidRDefault="008D0EF9" w:rsidP="008D0EF9">
      <w:pPr>
        <w:pStyle w:val="NoSpacing"/>
        <w:rPr>
          <w:rFonts w:cs="Times New Roman"/>
          <w:szCs w:val="24"/>
        </w:rPr>
      </w:pPr>
    </w:p>
    <w:p w14:paraId="57BDA9FB" w14:textId="77777777" w:rsidR="008D0EF9" w:rsidRDefault="008D0EF9" w:rsidP="008D0EF9">
      <w:pPr>
        <w:pStyle w:val="NoSpacing"/>
        <w:rPr>
          <w:rFonts w:cs="Times New Roman"/>
          <w:szCs w:val="24"/>
        </w:rPr>
      </w:pPr>
    </w:p>
    <w:p w14:paraId="222ED834" w14:textId="77777777" w:rsidR="008D0EF9" w:rsidRDefault="008D0EF9" w:rsidP="008D0E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Oct.1486</w:t>
      </w:r>
      <w:r>
        <w:rPr>
          <w:rFonts w:cs="Times New Roman"/>
          <w:szCs w:val="24"/>
        </w:rPr>
        <w:tab/>
        <w:t>He was appointed searcher of ships in the port of Yarmouth.</w:t>
      </w:r>
    </w:p>
    <w:p w14:paraId="7A290A72" w14:textId="77777777" w:rsidR="008D0EF9" w:rsidRDefault="008D0EF9" w:rsidP="008D0E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1485-1509 p.65)</w:t>
      </w:r>
    </w:p>
    <w:p w14:paraId="1382A32A" w14:textId="77777777" w:rsidR="008D0EF9" w:rsidRDefault="008D0EF9" w:rsidP="008D0EF9">
      <w:pPr>
        <w:pStyle w:val="NoSpacing"/>
        <w:rPr>
          <w:rFonts w:cs="Times New Roman"/>
          <w:szCs w:val="24"/>
        </w:rPr>
      </w:pPr>
    </w:p>
    <w:p w14:paraId="15BA3D87" w14:textId="77777777" w:rsidR="008D0EF9" w:rsidRDefault="008D0EF9" w:rsidP="008D0EF9">
      <w:pPr>
        <w:pStyle w:val="NoSpacing"/>
        <w:rPr>
          <w:rFonts w:cs="Times New Roman"/>
          <w:szCs w:val="24"/>
        </w:rPr>
      </w:pPr>
    </w:p>
    <w:p w14:paraId="24D73185" w14:textId="77777777" w:rsidR="008D0EF9" w:rsidRDefault="008D0EF9" w:rsidP="008D0E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2023</w:t>
      </w:r>
    </w:p>
    <w:p w14:paraId="2D17A7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1A8A9" w14:textId="77777777" w:rsidR="008D0EF9" w:rsidRDefault="008D0EF9" w:rsidP="009139A6">
      <w:r>
        <w:separator/>
      </w:r>
    </w:p>
  </w:endnote>
  <w:endnote w:type="continuationSeparator" w:id="0">
    <w:p w14:paraId="6C82C5DD" w14:textId="77777777" w:rsidR="008D0EF9" w:rsidRDefault="008D0E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9A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75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63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48EE" w14:textId="77777777" w:rsidR="008D0EF9" w:rsidRDefault="008D0EF9" w:rsidP="009139A6">
      <w:r>
        <w:separator/>
      </w:r>
    </w:p>
  </w:footnote>
  <w:footnote w:type="continuationSeparator" w:id="0">
    <w:p w14:paraId="3F236477" w14:textId="77777777" w:rsidR="008D0EF9" w:rsidRDefault="008D0E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D6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05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57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EF9"/>
    <w:rsid w:val="000666E0"/>
    <w:rsid w:val="002510B7"/>
    <w:rsid w:val="005C130B"/>
    <w:rsid w:val="00826F5C"/>
    <w:rsid w:val="008D0EF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5054D"/>
  <w15:chartTrackingRefBased/>
  <w15:docId w15:val="{F002617F-3939-40C5-8B57-BF5FD60F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2023-12-23T20:18:00Z</dcterms:created>
  <dcterms:modified xsi:type="dcterms:W3CDTF">2023-12-23T20:19:00Z</dcterms:modified>
</cp:coreProperties>
</file>